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5C3" w:rsidRPr="00386D70" w:rsidRDefault="006625C3" w:rsidP="009475C3">
      <w:pPr>
        <w:jc w:val="center"/>
        <w:rPr>
          <w:noProof/>
          <w:lang w:val="uk-UA"/>
        </w:rPr>
      </w:pPr>
      <w:r w:rsidRPr="00CF0E3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39pt;height:50.25pt;visibility:visible">
            <v:imagedata r:id="rId7" o:title=""/>
          </v:shape>
        </w:pict>
      </w:r>
    </w:p>
    <w:p w:rsidR="006625C3" w:rsidRPr="00386D70" w:rsidRDefault="006625C3" w:rsidP="009475C3">
      <w:pPr>
        <w:jc w:val="center"/>
        <w:rPr>
          <w:b/>
          <w:noProof/>
          <w:sz w:val="16"/>
          <w:szCs w:val="16"/>
          <w:lang w:val="uk-UA"/>
        </w:rPr>
      </w:pPr>
    </w:p>
    <w:p w:rsidR="006625C3" w:rsidRPr="00386D70" w:rsidRDefault="006625C3" w:rsidP="009475C3">
      <w:pPr>
        <w:jc w:val="center"/>
        <w:rPr>
          <w:b/>
          <w:noProof/>
          <w:lang w:val="uk-UA"/>
        </w:rPr>
      </w:pPr>
      <w:r w:rsidRPr="00386D70">
        <w:rPr>
          <w:b/>
          <w:noProof/>
          <w:lang w:val="uk-UA"/>
        </w:rPr>
        <w:t>УКРАЇНА</w:t>
      </w:r>
    </w:p>
    <w:p w:rsidR="006625C3" w:rsidRPr="00386D70" w:rsidRDefault="006625C3" w:rsidP="009475C3">
      <w:pPr>
        <w:jc w:val="center"/>
        <w:rPr>
          <w:b/>
          <w:sz w:val="16"/>
          <w:szCs w:val="16"/>
          <w:lang w:val="uk-UA"/>
        </w:rPr>
      </w:pPr>
    </w:p>
    <w:p w:rsidR="006625C3" w:rsidRPr="00386D70" w:rsidRDefault="006625C3" w:rsidP="009475C3">
      <w:pPr>
        <w:jc w:val="center"/>
        <w:rPr>
          <w:b/>
          <w:szCs w:val="28"/>
          <w:lang w:val="uk-UA"/>
        </w:rPr>
      </w:pPr>
      <w:r w:rsidRPr="00386D70">
        <w:rPr>
          <w:b/>
          <w:lang w:val="uk-UA"/>
        </w:rPr>
        <w:t>ВАЛКІВСЬКА РАЙОННА ДЕРЖАВНА АДМІНІСТРАЦІЯ</w:t>
      </w:r>
    </w:p>
    <w:p w:rsidR="006625C3" w:rsidRPr="00386D70" w:rsidRDefault="006625C3" w:rsidP="009475C3">
      <w:pPr>
        <w:jc w:val="center"/>
        <w:rPr>
          <w:b/>
          <w:lang w:val="uk-UA"/>
        </w:rPr>
      </w:pPr>
      <w:r w:rsidRPr="00386D70">
        <w:rPr>
          <w:b/>
          <w:lang w:val="uk-UA"/>
        </w:rPr>
        <w:t>ВІДДІЛ ОСВІТИ</w:t>
      </w:r>
    </w:p>
    <w:p w:rsidR="006625C3" w:rsidRPr="00386D70" w:rsidRDefault="006625C3" w:rsidP="009475C3">
      <w:pPr>
        <w:jc w:val="center"/>
        <w:rPr>
          <w:b/>
          <w:lang w:val="uk-UA"/>
        </w:rPr>
      </w:pPr>
    </w:p>
    <w:p w:rsidR="006625C3" w:rsidRPr="00386D70" w:rsidRDefault="006625C3" w:rsidP="009475C3">
      <w:pPr>
        <w:jc w:val="center"/>
        <w:rPr>
          <w:b/>
          <w:lang w:val="uk-UA"/>
        </w:rPr>
      </w:pPr>
      <w:r w:rsidRPr="00386D70">
        <w:rPr>
          <w:b/>
          <w:lang w:val="uk-UA"/>
        </w:rPr>
        <w:t>НАКАЗ</w:t>
      </w:r>
    </w:p>
    <w:p w:rsidR="006625C3" w:rsidRPr="00386D70" w:rsidRDefault="006625C3" w:rsidP="009475C3">
      <w:pPr>
        <w:jc w:val="center"/>
        <w:rPr>
          <w:lang w:val="uk-UA"/>
        </w:rPr>
      </w:pPr>
    </w:p>
    <w:p w:rsidR="006625C3" w:rsidRPr="00386D70" w:rsidRDefault="006625C3" w:rsidP="009475C3">
      <w:pPr>
        <w:rPr>
          <w:sz w:val="26"/>
          <w:lang w:val="uk-UA"/>
        </w:rPr>
      </w:pPr>
    </w:p>
    <w:p w:rsidR="006625C3" w:rsidRPr="009475C3" w:rsidRDefault="006625C3" w:rsidP="009475C3">
      <w:pPr>
        <w:rPr>
          <w:b/>
          <w:lang w:val="uk-UA"/>
        </w:rPr>
      </w:pPr>
      <w:r>
        <w:rPr>
          <w:b/>
          <w:lang w:val="uk-UA"/>
        </w:rPr>
        <w:t>21</w:t>
      </w:r>
      <w:r w:rsidRPr="00386D70">
        <w:rPr>
          <w:b/>
          <w:lang w:val="uk-UA"/>
        </w:rPr>
        <w:t>.</w:t>
      </w:r>
      <w:r>
        <w:rPr>
          <w:b/>
          <w:lang w:val="uk-UA"/>
        </w:rPr>
        <w:t>10</w:t>
      </w:r>
      <w:r w:rsidRPr="00386D70">
        <w:rPr>
          <w:b/>
          <w:lang w:val="uk-UA"/>
        </w:rPr>
        <w:t>.201</w:t>
      </w:r>
      <w:r>
        <w:rPr>
          <w:b/>
          <w:lang w:val="uk-UA"/>
        </w:rPr>
        <w:t>9</w:t>
      </w:r>
      <w:r w:rsidRPr="00386D70">
        <w:rPr>
          <w:b/>
          <w:lang w:val="uk-UA"/>
        </w:rPr>
        <w:tab/>
      </w:r>
      <w:r w:rsidRPr="00386D70">
        <w:rPr>
          <w:b/>
          <w:lang w:val="uk-UA"/>
        </w:rPr>
        <w:tab/>
      </w:r>
      <w:r w:rsidRPr="00386D70">
        <w:rPr>
          <w:b/>
          <w:lang w:val="uk-UA"/>
        </w:rPr>
        <w:tab/>
        <w:t xml:space="preserve">                      Валки</w:t>
      </w:r>
      <w:r w:rsidRPr="00386D70">
        <w:rPr>
          <w:b/>
          <w:lang w:val="uk-UA"/>
        </w:rPr>
        <w:tab/>
        <w:t xml:space="preserve">           </w:t>
      </w:r>
      <w:r>
        <w:rPr>
          <w:b/>
          <w:lang w:val="uk-UA"/>
        </w:rPr>
        <w:t xml:space="preserve">                                  № 144</w:t>
      </w:r>
    </w:p>
    <w:p w:rsidR="006625C3" w:rsidRDefault="006625C3" w:rsidP="00147DEE">
      <w:pPr>
        <w:jc w:val="center"/>
        <w:rPr>
          <w:b/>
          <w:szCs w:val="28"/>
          <w:lang w:val="uk-UA"/>
        </w:rPr>
      </w:pPr>
    </w:p>
    <w:p w:rsidR="006625C3" w:rsidRDefault="006625C3" w:rsidP="00427112">
      <w:pPr>
        <w:ind w:right="-82"/>
        <w:rPr>
          <w:b/>
          <w:lang w:val="uk-UA"/>
        </w:rPr>
      </w:pPr>
      <w:r>
        <w:rPr>
          <w:b/>
          <w:lang w:val="uk-UA"/>
        </w:rPr>
        <w:t>Про внесення змін до паспортів</w:t>
      </w:r>
    </w:p>
    <w:p w:rsidR="006625C3" w:rsidRDefault="006625C3" w:rsidP="00427112">
      <w:pPr>
        <w:ind w:right="-82"/>
        <w:rPr>
          <w:b/>
          <w:lang w:val="uk-UA"/>
        </w:rPr>
      </w:pPr>
      <w:r>
        <w:rPr>
          <w:b/>
          <w:lang w:val="uk-UA"/>
        </w:rPr>
        <w:t>бюджетних програм на 2019 рік</w:t>
      </w:r>
    </w:p>
    <w:p w:rsidR="006625C3" w:rsidRDefault="006625C3" w:rsidP="00147DEE">
      <w:pPr>
        <w:ind w:right="4778"/>
        <w:rPr>
          <w:b/>
          <w:lang w:val="uk-UA"/>
        </w:rPr>
      </w:pPr>
    </w:p>
    <w:p w:rsidR="006625C3" w:rsidRDefault="006625C3" w:rsidP="00147DEE">
      <w:pPr>
        <w:ind w:right="4984"/>
        <w:jc w:val="both"/>
        <w:rPr>
          <w:b/>
          <w:szCs w:val="28"/>
          <w:lang w:val="uk-UA"/>
        </w:rPr>
      </w:pPr>
    </w:p>
    <w:p w:rsidR="006625C3" w:rsidRDefault="006625C3" w:rsidP="004C678B">
      <w:pPr>
        <w:spacing w:line="36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статей 6, 41 Закону України «Про місцеві державні адміністрації», </w:t>
      </w:r>
      <w:r w:rsidRPr="00622D84">
        <w:rPr>
          <w:szCs w:val="28"/>
          <w:lang w:val="uk-UA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 1104/25881 (у редакції наказу Міністерства фінансів України від 30 вересня 2016 року № 860</w:t>
      </w:r>
      <w:r>
        <w:rPr>
          <w:szCs w:val="28"/>
          <w:lang w:val="uk-UA"/>
        </w:rPr>
        <w:t>, від 28 квітня 2017 року № 472</w:t>
      </w:r>
      <w:r w:rsidRPr="00622D84">
        <w:rPr>
          <w:szCs w:val="28"/>
          <w:lang w:val="uk-UA"/>
        </w:rPr>
        <w:t>),</w:t>
      </w:r>
      <w:r>
        <w:rPr>
          <w:szCs w:val="28"/>
          <w:lang w:val="uk-UA"/>
        </w:rPr>
        <w:t xml:space="preserve"> </w:t>
      </w:r>
      <w:r w:rsidRPr="00934092">
        <w:rPr>
          <w:szCs w:val="28"/>
          <w:lang w:val="uk-UA"/>
        </w:rPr>
        <w:t xml:space="preserve"> </w:t>
      </w:r>
      <w:r w:rsidRPr="003073A5">
        <w:rPr>
          <w:szCs w:val="28"/>
          <w:lang w:val="uk-UA"/>
        </w:rPr>
        <w:t>рішення ХХ</w:t>
      </w:r>
      <w:r>
        <w:rPr>
          <w:szCs w:val="28"/>
          <w:lang w:val="uk-UA"/>
        </w:rPr>
        <w:t>Х</w:t>
      </w:r>
      <w:r>
        <w:rPr>
          <w:szCs w:val="28"/>
          <w:lang w:val="en-US"/>
        </w:rPr>
        <w:t>II</w:t>
      </w:r>
      <w:r w:rsidRPr="003073A5">
        <w:rPr>
          <w:szCs w:val="28"/>
          <w:lang w:val="uk-UA"/>
        </w:rPr>
        <w:t xml:space="preserve">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</w:t>
      </w:r>
      <w:r w:rsidRPr="003073A5">
        <w:rPr>
          <w:szCs w:val="28"/>
          <w:lang w:val="uk-UA"/>
        </w:rPr>
        <w:t xml:space="preserve">.2018  </w:t>
      </w:r>
      <w:r>
        <w:rPr>
          <w:szCs w:val="28"/>
          <w:lang w:val="uk-UA"/>
        </w:rPr>
        <w:t xml:space="preserve">           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рік»,</w:t>
      </w:r>
      <w:r>
        <w:rPr>
          <w:szCs w:val="28"/>
          <w:lang w:val="uk-UA"/>
        </w:rPr>
        <w:t xml:space="preserve"> рішення ХХХІІІ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</w:t>
      </w:r>
      <w:r>
        <w:rPr>
          <w:szCs w:val="28"/>
          <w:lang w:val="uk-UA"/>
        </w:rPr>
        <w:t xml:space="preserve"> від 12.02.2019 № 713-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«Про внесення змін до рішення районної ради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</w:t>
      </w:r>
      <w:r w:rsidRPr="003073A5">
        <w:rPr>
          <w:szCs w:val="28"/>
          <w:lang w:val="uk-UA"/>
        </w:rPr>
        <w:t xml:space="preserve">.2018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</w:t>
      </w:r>
      <w:r>
        <w:rPr>
          <w:szCs w:val="28"/>
          <w:lang w:val="uk-UA"/>
        </w:rPr>
        <w:t xml:space="preserve"> та додатків до нього (зі змінами), рішення</w:t>
      </w:r>
      <w:r w:rsidRPr="00756529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ХХХІІІ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</w:t>
      </w:r>
      <w:r>
        <w:rPr>
          <w:szCs w:val="28"/>
          <w:lang w:val="uk-UA"/>
        </w:rPr>
        <w:t xml:space="preserve"> від 12.02.2019 № 712-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«Про розподіл вільного залишку районного бюджету», рішення ХХХІ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</w:t>
      </w:r>
      <w:r>
        <w:rPr>
          <w:szCs w:val="28"/>
          <w:lang w:val="uk-UA"/>
        </w:rPr>
        <w:t xml:space="preserve"> від </w:t>
      </w:r>
      <w:r w:rsidRPr="00756529">
        <w:rPr>
          <w:szCs w:val="28"/>
          <w:lang w:val="uk-UA"/>
        </w:rPr>
        <w:t>05</w:t>
      </w:r>
      <w:r>
        <w:rPr>
          <w:szCs w:val="28"/>
          <w:lang w:val="uk-UA"/>
        </w:rPr>
        <w:t>.0</w:t>
      </w:r>
      <w:r w:rsidRPr="00756529">
        <w:rPr>
          <w:szCs w:val="28"/>
          <w:lang w:val="uk-UA"/>
        </w:rPr>
        <w:t>3</w:t>
      </w:r>
      <w:r>
        <w:rPr>
          <w:szCs w:val="28"/>
          <w:lang w:val="uk-UA"/>
        </w:rPr>
        <w:t>.2019 № 7</w:t>
      </w:r>
      <w:r w:rsidRPr="00756529">
        <w:rPr>
          <w:szCs w:val="28"/>
          <w:lang w:val="uk-UA"/>
        </w:rPr>
        <w:t>30</w:t>
      </w:r>
      <w:r>
        <w:rPr>
          <w:szCs w:val="28"/>
          <w:lang w:val="uk-UA"/>
        </w:rPr>
        <w:t>-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«Про внесення змін до рішення районної ради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12.2018</w:t>
      </w:r>
      <w:r w:rsidRPr="003073A5"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</w:t>
      </w:r>
      <w:r>
        <w:rPr>
          <w:szCs w:val="28"/>
          <w:lang w:val="uk-UA"/>
        </w:rPr>
        <w:t xml:space="preserve"> та додатків до нього (зі змінами), рішення ХХХ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</w:t>
      </w:r>
      <w:r>
        <w:rPr>
          <w:szCs w:val="28"/>
          <w:lang w:val="uk-UA"/>
        </w:rPr>
        <w:t xml:space="preserve"> від </w:t>
      </w:r>
      <w:r w:rsidRPr="00756529">
        <w:rPr>
          <w:szCs w:val="28"/>
          <w:lang w:val="uk-UA"/>
        </w:rPr>
        <w:t>0</w:t>
      </w:r>
      <w:r>
        <w:rPr>
          <w:szCs w:val="28"/>
          <w:lang w:val="uk-UA"/>
        </w:rPr>
        <w:t>4.04.2019 № 747-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«Про внесення змін до рішення районної ради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12.2018</w:t>
      </w:r>
      <w:r w:rsidRPr="003073A5"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</w:t>
      </w:r>
      <w:r>
        <w:rPr>
          <w:szCs w:val="28"/>
          <w:lang w:val="uk-UA"/>
        </w:rPr>
        <w:t xml:space="preserve"> та додатків до нього (зі змінами),</w:t>
      </w:r>
      <w:r w:rsidRPr="006351E8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рішення ХХХ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</w:t>
      </w:r>
      <w:r>
        <w:rPr>
          <w:szCs w:val="28"/>
          <w:lang w:val="uk-UA"/>
        </w:rPr>
        <w:t xml:space="preserve"> від 04.04.2019         № 746-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«Про розподіл вільного залишку районного бюджету», розпорядження голови Валківської районної державної адміністрації від 18.04.2019 № 65, від 23.05.2019 № 81, 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рішення ХХХ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І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</w:t>
      </w:r>
      <w:r>
        <w:rPr>
          <w:szCs w:val="28"/>
          <w:lang w:val="uk-UA"/>
        </w:rPr>
        <w:t xml:space="preserve"> від 31.05.2019 № 755-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«Про внесення змін до рішення районної ради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12.2018</w:t>
      </w:r>
      <w:r w:rsidRPr="003073A5"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</w:t>
      </w:r>
      <w:r>
        <w:rPr>
          <w:szCs w:val="28"/>
          <w:lang w:val="uk-UA"/>
        </w:rPr>
        <w:t xml:space="preserve"> та додатків до нього (зі змінами),</w:t>
      </w:r>
      <w:r w:rsidRPr="001D4046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рішення ХХХ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ІІ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</w:t>
      </w:r>
      <w:r>
        <w:rPr>
          <w:szCs w:val="28"/>
          <w:lang w:val="uk-UA"/>
        </w:rPr>
        <w:t xml:space="preserve"> від 18.07.2019              № 78</w:t>
      </w:r>
      <w:r w:rsidRPr="00756529">
        <w:rPr>
          <w:szCs w:val="28"/>
          <w:lang w:val="uk-UA"/>
        </w:rPr>
        <w:t>0</w:t>
      </w:r>
      <w:r>
        <w:rPr>
          <w:szCs w:val="28"/>
          <w:lang w:val="uk-UA"/>
        </w:rPr>
        <w:t>-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«Про внесення змін до рішення районної ради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12.2018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              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</w:t>
      </w:r>
      <w:r>
        <w:rPr>
          <w:szCs w:val="28"/>
          <w:lang w:val="uk-UA"/>
        </w:rPr>
        <w:t xml:space="preserve"> та додатків до нього                      (зі змінами), 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рішення ХХХ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ІІІ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</w:t>
      </w:r>
      <w:r>
        <w:rPr>
          <w:szCs w:val="28"/>
          <w:lang w:val="uk-UA"/>
        </w:rPr>
        <w:t xml:space="preserve"> від 05.09.2019 № 793-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«Про внесення змін до рішення районної ради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</w:t>
      </w:r>
      <w:r w:rsidRPr="003073A5">
        <w:rPr>
          <w:szCs w:val="28"/>
          <w:lang w:val="uk-UA"/>
        </w:rPr>
        <w:t xml:space="preserve">.2018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</w:t>
      </w:r>
      <w:r>
        <w:rPr>
          <w:szCs w:val="28"/>
          <w:lang w:val="uk-UA"/>
        </w:rPr>
        <w:t xml:space="preserve"> та додатків до нього (зі змінами),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рішення ХХХ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ІІІ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</w:t>
      </w:r>
      <w:r>
        <w:rPr>
          <w:szCs w:val="28"/>
          <w:lang w:val="uk-UA"/>
        </w:rPr>
        <w:t xml:space="preserve"> від 05.09.2019 № 792-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«Про внесення змін в кошториси бюджетних установ</w:t>
      </w:r>
      <w:r w:rsidRPr="00903BAE">
        <w:rPr>
          <w:b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рішення ХХХІХ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</w:t>
      </w:r>
      <w:r>
        <w:rPr>
          <w:szCs w:val="28"/>
          <w:lang w:val="uk-UA"/>
        </w:rPr>
        <w:t xml:space="preserve"> від 11.10.2019 № 809-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«Про внесення змін до рішення районної ради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</w:t>
      </w:r>
      <w:r w:rsidRPr="003073A5">
        <w:rPr>
          <w:szCs w:val="28"/>
          <w:lang w:val="uk-UA"/>
        </w:rPr>
        <w:t xml:space="preserve">.2018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</w:t>
      </w:r>
      <w:r>
        <w:rPr>
          <w:szCs w:val="28"/>
          <w:lang w:val="uk-UA"/>
        </w:rPr>
        <w:t xml:space="preserve"> та додатків до нього (зі змінами) </w:t>
      </w:r>
    </w:p>
    <w:p w:rsidR="006625C3" w:rsidRPr="004622BB" w:rsidRDefault="006625C3" w:rsidP="004C678B">
      <w:pPr>
        <w:spacing w:line="360" w:lineRule="auto"/>
        <w:ind w:firstLine="709"/>
        <w:jc w:val="both"/>
        <w:rPr>
          <w:b/>
          <w:sz w:val="16"/>
          <w:szCs w:val="16"/>
          <w:lang w:val="uk-UA"/>
        </w:rPr>
      </w:pPr>
    </w:p>
    <w:p w:rsidR="006625C3" w:rsidRPr="004622BB" w:rsidRDefault="006625C3" w:rsidP="004622BB">
      <w:pPr>
        <w:spacing w:line="360" w:lineRule="auto"/>
        <w:jc w:val="both"/>
        <w:rPr>
          <w:szCs w:val="28"/>
          <w:lang w:val="uk-UA"/>
        </w:rPr>
      </w:pPr>
      <w:r w:rsidRPr="004622BB">
        <w:rPr>
          <w:szCs w:val="28"/>
          <w:lang w:val="uk-UA"/>
        </w:rPr>
        <w:t>НАКАЗУЮ:</w:t>
      </w:r>
    </w:p>
    <w:p w:rsidR="006625C3" w:rsidRDefault="006625C3" w:rsidP="008E1000">
      <w:pPr>
        <w:spacing w:line="360" w:lineRule="auto"/>
        <w:ind w:right="-1"/>
        <w:jc w:val="both"/>
        <w:rPr>
          <w:szCs w:val="28"/>
          <w:lang w:val="uk-UA"/>
        </w:rPr>
      </w:pPr>
      <w:r>
        <w:rPr>
          <w:szCs w:val="28"/>
          <w:lang w:val="uk-UA"/>
        </w:rPr>
        <w:t>1. Затвердити паспорти бюджетних програм на 2019 рік відділу освіти Валківської  районної державної адміністрації за кодами програмної класифікації видатків та кредитування місцевих бюджетів:</w:t>
      </w:r>
    </w:p>
    <w:p w:rsidR="006625C3" w:rsidRDefault="006625C3" w:rsidP="00360487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- 0611020 «Надання загальної середньої освіти загальноосвітніми навчальними закладами (в т.ч. школою-дитячим садком, інтернатом при школі), спеціалізованими школами, ліцеями, гімназіями, колегіумами»;</w:t>
      </w:r>
    </w:p>
    <w:p w:rsidR="006625C3" w:rsidRDefault="006625C3" w:rsidP="00360487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- 0611161  «Забезпечення діяльності інших закладів у сфері освіти»;</w:t>
      </w:r>
    </w:p>
    <w:p w:rsidR="006625C3" w:rsidRDefault="006625C3" w:rsidP="00360487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- 0617366 «Реалізація проектів в рамках Надзвичайної кредитної програми для відновлення України».</w:t>
      </w:r>
    </w:p>
    <w:p w:rsidR="006625C3" w:rsidRDefault="006625C3" w:rsidP="00360487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2. Контроль за виконанням даного наказу залишаю за собою.</w:t>
      </w:r>
    </w:p>
    <w:p w:rsidR="006625C3" w:rsidRDefault="006625C3" w:rsidP="004F277C">
      <w:pPr>
        <w:ind w:left="720" w:right="-185"/>
        <w:jc w:val="both"/>
        <w:rPr>
          <w:szCs w:val="28"/>
          <w:lang w:val="uk-UA"/>
        </w:rPr>
      </w:pPr>
    </w:p>
    <w:p w:rsidR="006625C3" w:rsidRPr="00BB1D2F" w:rsidRDefault="006625C3" w:rsidP="004F277C">
      <w:pPr>
        <w:ind w:left="720" w:right="-185"/>
        <w:jc w:val="both"/>
        <w:rPr>
          <w:szCs w:val="28"/>
        </w:rPr>
      </w:pPr>
    </w:p>
    <w:p w:rsidR="006625C3" w:rsidRDefault="006625C3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Головний спеціаліст                                                        </w:t>
      </w:r>
    </w:p>
    <w:p w:rsidR="006625C3" w:rsidRDefault="006625C3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відділу освіти  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 xml:space="preserve">                                       Н.ТРУСОВА</w:t>
      </w:r>
      <w:bookmarkStart w:id="0" w:name="_GoBack"/>
      <w:bookmarkEnd w:id="0"/>
      <w:r>
        <w:rPr>
          <w:b/>
          <w:szCs w:val="28"/>
          <w:lang w:val="uk-UA"/>
        </w:rPr>
        <w:t xml:space="preserve">             </w:t>
      </w:r>
    </w:p>
    <w:p w:rsidR="006625C3" w:rsidRDefault="006625C3" w:rsidP="000B6A46">
      <w:pPr>
        <w:ind w:right="-185"/>
        <w:jc w:val="both"/>
        <w:rPr>
          <w:b/>
          <w:szCs w:val="28"/>
          <w:lang w:val="uk-UA"/>
        </w:rPr>
      </w:pPr>
    </w:p>
    <w:p w:rsidR="006625C3" w:rsidRPr="00360487" w:rsidRDefault="006625C3" w:rsidP="000B6A46">
      <w:pPr>
        <w:ind w:right="-185"/>
        <w:jc w:val="both"/>
        <w:rPr>
          <w:sz w:val="24"/>
          <w:lang w:val="uk-UA"/>
        </w:rPr>
      </w:pPr>
      <w:r w:rsidRPr="00360487">
        <w:rPr>
          <w:sz w:val="24"/>
          <w:lang w:val="uk-UA"/>
        </w:rPr>
        <w:t xml:space="preserve">Зоя Лисяк,  5  11  62                                           </w:t>
      </w:r>
    </w:p>
    <w:sectPr w:rsidR="006625C3" w:rsidRPr="00360487" w:rsidSect="009475C3">
      <w:headerReference w:type="even" r:id="rId8"/>
      <w:headerReference w:type="default" r:id="rId9"/>
      <w:footerReference w:type="even" r:id="rId10"/>
      <w:pgSz w:w="11906" w:h="16838" w:code="9"/>
      <w:pgMar w:top="289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5C3" w:rsidRDefault="006625C3">
      <w:r>
        <w:separator/>
      </w:r>
    </w:p>
  </w:endnote>
  <w:endnote w:type="continuationSeparator" w:id="0">
    <w:p w:rsidR="006625C3" w:rsidRDefault="00662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5C3" w:rsidRDefault="006625C3" w:rsidP="00E034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25C3" w:rsidRDefault="006625C3" w:rsidP="00F3453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5C3" w:rsidRDefault="006625C3">
      <w:r>
        <w:separator/>
      </w:r>
    </w:p>
  </w:footnote>
  <w:footnote w:type="continuationSeparator" w:id="0">
    <w:p w:rsidR="006625C3" w:rsidRDefault="006625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5C3" w:rsidRDefault="006625C3" w:rsidP="00F345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25C3" w:rsidRDefault="006625C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5C3" w:rsidRPr="00363F7E" w:rsidRDefault="006625C3" w:rsidP="00E034DB">
    <w:pPr>
      <w:pStyle w:val="Header"/>
      <w:framePr w:wrap="around" w:vAnchor="text" w:hAnchor="margin" w:xAlign="center" w:y="1"/>
      <w:rPr>
        <w:rStyle w:val="PageNumber"/>
        <w:color w:val="FFFFFF"/>
      </w:rPr>
    </w:pPr>
    <w:r w:rsidRPr="00363F7E">
      <w:rPr>
        <w:rStyle w:val="PageNumber"/>
        <w:color w:val="FFFFFF"/>
      </w:rPr>
      <w:fldChar w:fldCharType="begin"/>
    </w:r>
    <w:r w:rsidRPr="00363F7E">
      <w:rPr>
        <w:rStyle w:val="PageNumber"/>
        <w:color w:val="FFFFFF"/>
      </w:rPr>
      <w:instrText xml:space="preserve">PAGE  </w:instrText>
    </w:r>
    <w:r w:rsidRPr="00363F7E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2</w:t>
    </w:r>
    <w:r w:rsidRPr="00363F7E">
      <w:rPr>
        <w:rStyle w:val="PageNumber"/>
        <w:color w:val="FFFFFF"/>
      </w:rPr>
      <w:fldChar w:fldCharType="end"/>
    </w:r>
  </w:p>
  <w:p w:rsidR="006625C3" w:rsidRDefault="006625C3" w:rsidP="00A154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7E6"/>
    <w:multiLevelType w:val="hybridMultilevel"/>
    <w:tmpl w:val="7C5AF070"/>
    <w:lvl w:ilvl="0" w:tplc="92044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DE7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96B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0EF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C8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C4A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14B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403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D0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242C0B"/>
    <w:multiLevelType w:val="hybridMultilevel"/>
    <w:tmpl w:val="83200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A03C53"/>
    <w:multiLevelType w:val="hybridMultilevel"/>
    <w:tmpl w:val="5F723758"/>
    <w:lvl w:ilvl="0" w:tplc="81064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AEC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704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DCB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823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A84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781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525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16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D39639D"/>
    <w:multiLevelType w:val="hybridMultilevel"/>
    <w:tmpl w:val="8354A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1A462BE"/>
    <w:multiLevelType w:val="hybridMultilevel"/>
    <w:tmpl w:val="D376F2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C2E3A85"/>
    <w:multiLevelType w:val="hybridMultilevel"/>
    <w:tmpl w:val="28525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E55CD3"/>
    <w:multiLevelType w:val="hybridMultilevel"/>
    <w:tmpl w:val="69C41364"/>
    <w:lvl w:ilvl="0" w:tplc="9C200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406DD1"/>
    <w:multiLevelType w:val="hybridMultilevel"/>
    <w:tmpl w:val="2B884C3C"/>
    <w:lvl w:ilvl="0" w:tplc="4F889C3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AE7A2A"/>
    <w:multiLevelType w:val="hybridMultilevel"/>
    <w:tmpl w:val="EF6ED63A"/>
    <w:lvl w:ilvl="0" w:tplc="246A53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A8B2E86"/>
    <w:multiLevelType w:val="hybridMultilevel"/>
    <w:tmpl w:val="98662A32"/>
    <w:lvl w:ilvl="0" w:tplc="4E822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48670D8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6"/>
      </w:rPr>
    </w:lvl>
    <w:lvl w:ilvl="2" w:tplc="AD064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7CDB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47EEE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5CC7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9D672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1419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7ECCE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B8935E4"/>
    <w:multiLevelType w:val="multilevel"/>
    <w:tmpl w:val="3628EA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6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sz w:val="26"/>
      </w:rPr>
    </w:lvl>
  </w:abstractNum>
  <w:abstractNum w:abstractNumId="11">
    <w:nsid w:val="794A51EC"/>
    <w:multiLevelType w:val="hybridMultilevel"/>
    <w:tmpl w:val="38A21E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7C330EB6"/>
    <w:multiLevelType w:val="hybridMultilevel"/>
    <w:tmpl w:val="77C427BE"/>
    <w:lvl w:ilvl="0" w:tplc="FD30E05A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0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12"/>
  </w:num>
  <w:num w:numId="11">
    <w:abstractNumId w:val="6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DF8"/>
    <w:rsid w:val="00003BBE"/>
    <w:rsid w:val="00004206"/>
    <w:rsid w:val="00004B78"/>
    <w:rsid w:val="0000540E"/>
    <w:rsid w:val="0002506B"/>
    <w:rsid w:val="0002689C"/>
    <w:rsid w:val="000268DE"/>
    <w:rsid w:val="00034171"/>
    <w:rsid w:val="0004301B"/>
    <w:rsid w:val="000534AD"/>
    <w:rsid w:val="000544C1"/>
    <w:rsid w:val="00055FB1"/>
    <w:rsid w:val="00061400"/>
    <w:rsid w:val="00061DF8"/>
    <w:rsid w:val="000621C7"/>
    <w:rsid w:val="000642CD"/>
    <w:rsid w:val="00065BCD"/>
    <w:rsid w:val="000731FC"/>
    <w:rsid w:val="000732B0"/>
    <w:rsid w:val="00077DA4"/>
    <w:rsid w:val="00081D30"/>
    <w:rsid w:val="00081D6A"/>
    <w:rsid w:val="00091C88"/>
    <w:rsid w:val="0009243D"/>
    <w:rsid w:val="00093702"/>
    <w:rsid w:val="00096416"/>
    <w:rsid w:val="00097F63"/>
    <w:rsid w:val="000A32A8"/>
    <w:rsid w:val="000A47B4"/>
    <w:rsid w:val="000B1F3E"/>
    <w:rsid w:val="000B3AEE"/>
    <w:rsid w:val="000B3B4B"/>
    <w:rsid w:val="000B6A46"/>
    <w:rsid w:val="000B7F69"/>
    <w:rsid w:val="000C1284"/>
    <w:rsid w:val="000C5780"/>
    <w:rsid w:val="000C5D2E"/>
    <w:rsid w:val="000D03B5"/>
    <w:rsid w:val="000D118D"/>
    <w:rsid w:val="000D208F"/>
    <w:rsid w:val="000D6A13"/>
    <w:rsid w:val="000E214F"/>
    <w:rsid w:val="000E5AB9"/>
    <w:rsid w:val="000E5AFD"/>
    <w:rsid w:val="000E7126"/>
    <w:rsid w:val="000F0A7A"/>
    <w:rsid w:val="000F1EC0"/>
    <w:rsid w:val="000F2770"/>
    <w:rsid w:val="00100DC5"/>
    <w:rsid w:val="0010422A"/>
    <w:rsid w:val="001045BC"/>
    <w:rsid w:val="0010647C"/>
    <w:rsid w:val="00112233"/>
    <w:rsid w:val="001132F8"/>
    <w:rsid w:val="0011490E"/>
    <w:rsid w:val="00121C98"/>
    <w:rsid w:val="00123460"/>
    <w:rsid w:val="001239D5"/>
    <w:rsid w:val="001250A3"/>
    <w:rsid w:val="00125F8D"/>
    <w:rsid w:val="00126D4D"/>
    <w:rsid w:val="0014027B"/>
    <w:rsid w:val="00140E8D"/>
    <w:rsid w:val="00141A41"/>
    <w:rsid w:val="00141E2A"/>
    <w:rsid w:val="00142D99"/>
    <w:rsid w:val="00144D08"/>
    <w:rsid w:val="0014520D"/>
    <w:rsid w:val="0014644D"/>
    <w:rsid w:val="00147DEE"/>
    <w:rsid w:val="00153551"/>
    <w:rsid w:val="00154ACB"/>
    <w:rsid w:val="00161DA4"/>
    <w:rsid w:val="00163BB7"/>
    <w:rsid w:val="00172F0B"/>
    <w:rsid w:val="001745AE"/>
    <w:rsid w:val="00176C40"/>
    <w:rsid w:val="00177206"/>
    <w:rsid w:val="00184EB0"/>
    <w:rsid w:val="001930D1"/>
    <w:rsid w:val="0019675F"/>
    <w:rsid w:val="00196E0D"/>
    <w:rsid w:val="001978A9"/>
    <w:rsid w:val="001A0322"/>
    <w:rsid w:val="001A067F"/>
    <w:rsid w:val="001A1C35"/>
    <w:rsid w:val="001A395A"/>
    <w:rsid w:val="001A7AB2"/>
    <w:rsid w:val="001A7AB8"/>
    <w:rsid w:val="001B14BE"/>
    <w:rsid w:val="001B175C"/>
    <w:rsid w:val="001B578C"/>
    <w:rsid w:val="001B71D3"/>
    <w:rsid w:val="001B7C99"/>
    <w:rsid w:val="001C3A2D"/>
    <w:rsid w:val="001C4E94"/>
    <w:rsid w:val="001C5248"/>
    <w:rsid w:val="001C675D"/>
    <w:rsid w:val="001C6F39"/>
    <w:rsid w:val="001D126A"/>
    <w:rsid w:val="001D4046"/>
    <w:rsid w:val="001D6F8E"/>
    <w:rsid w:val="001E0C48"/>
    <w:rsid w:val="001E3E77"/>
    <w:rsid w:val="001E593A"/>
    <w:rsid w:val="001F199D"/>
    <w:rsid w:val="001F4419"/>
    <w:rsid w:val="001F573E"/>
    <w:rsid w:val="001F5D68"/>
    <w:rsid w:val="001F7352"/>
    <w:rsid w:val="001F7A5D"/>
    <w:rsid w:val="00202C6E"/>
    <w:rsid w:val="0020468C"/>
    <w:rsid w:val="00205535"/>
    <w:rsid w:val="00205710"/>
    <w:rsid w:val="002226D1"/>
    <w:rsid w:val="00222ACA"/>
    <w:rsid w:val="00224B52"/>
    <w:rsid w:val="00226FA1"/>
    <w:rsid w:val="002322EB"/>
    <w:rsid w:val="002323E2"/>
    <w:rsid w:val="00235743"/>
    <w:rsid w:val="00235D70"/>
    <w:rsid w:val="00237B85"/>
    <w:rsid w:val="00241527"/>
    <w:rsid w:val="002435C0"/>
    <w:rsid w:val="00245D5F"/>
    <w:rsid w:val="002478B8"/>
    <w:rsid w:val="00247A89"/>
    <w:rsid w:val="00250D96"/>
    <w:rsid w:val="00255791"/>
    <w:rsid w:val="00257CB8"/>
    <w:rsid w:val="00261971"/>
    <w:rsid w:val="00263199"/>
    <w:rsid w:val="0026415C"/>
    <w:rsid w:val="00264669"/>
    <w:rsid w:val="0026726E"/>
    <w:rsid w:val="00267BBC"/>
    <w:rsid w:val="00270BE5"/>
    <w:rsid w:val="00270FC0"/>
    <w:rsid w:val="00273C5C"/>
    <w:rsid w:val="00273D7C"/>
    <w:rsid w:val="002741D6"/>
    <w:rsid w:val="00276DAB"/>
    <w:rsid w:val="002807BF"/>
    <w:rsid w:val="002818C7"/>
    <w:rsid w:val="0029318D"/>
    <w:rsid w:val="002947B5"/>
    <w:rsid w:val="002957F2"/>
    <w:rsid w:val="00296AC1"/>
    <w:rsid w:val="00296E59"/>
    <w:rsid w:val="002A36CB"/>
    <w:rsid w:val="002A57BE"/>
    <w:rsid w:val="002B2364"/>
    <w:rsid w:val="002B71C5"/>
    <w:rsid w:val="002B7B1F"/>
    <w:rsid w:val="002C2316"/>
    <w:rsid w:val="002C2625"/>
    <w:rsid w:val="002C4AD1"/>
    <w:rsid w:val="002D0EB3"/>
    <w:rsid w:val="002D358F"/>
    <w:rsid w:val="002D6D1E"/>
    <w:rsid w:val="002F60D9"/>
    <w:rsid w:val="002F6B33"/>
    <w:rsid w:val="00300B0E"/>
    <w:rsid w:val="00304869"/>
    <w:rsid w:val="003073A5"/>
    <w:rsid w:val="00310C89"/>
    <w:rsid w:val="00312A71"/>
    <w:rsid w:val="00314A9C"/>
    <w:rsid w:val="003220E3"/>
    <w:rsid w:val="0032391A"/>
    <w:rsid w:val="00327B81"/>
    <w:rsid w:val="00335989"/>
    <w:rsid w:val="0034430C"/>
    <w:rsid w:val="003507F4"/>
    <w:rsid w:val="00351398"/>
    <w:rsid w:val="00351806"/>
    <w:rsid w:val="00351B46"/>
    <w:rsid w:val="003526BE"/>
    <w:rsid w:val="0035650C"/>
    <w:rsid w:val="00360487"/>
    <w:rsid w:val="00363F7E"/>
    <w:rsid w:val="00370695"/>
    <w:rsid w:val="00372071"/>
    <w:rsid w:val="00374DAF"/>
    <w:rsid w:val="00380CF2"/>
    <w:rsid w:val="003837D8"/>
    <w:rsid w:val="003858AA"/>
    <w:rsid w:val="00386D70"/>
    <w:rsid w:val="00386FA7"/>
    <w:rsid w:val="003900BE"/>
    <w:rsid w:val="003922F0"/>
    <w:rsid w:val="00392DC4"/>
    <w:rsid w:val="00392E3F"/>
    <w:rsid w:val="0039317F"/>
    <w:rsid w:val="00394169"/>
    <w:rsid w:val="00395314"/>
    <w:rsid w:val="003A167B"/>
    <w:rsid w:val="003B2A6D"/>
    <w:rsid w:val="003B608C"/>
    <w:rsid w:val="003B63D5"/>
    <w:rsid w:val="003C3117"/>
    <w:rsid w:val="003C6BD4"/>
    <w:rsid w:val="003D04C3"/>
    <w:rsid w:val="003E7138"/>
    <w:rsid w:val="003F5EC5"/>
    <w:rsid w:val="00405AE8"/>
    <w:rsid w:val="004066AC"/>
    <w:rsid w:val="004078BE"/>
    <w:rsid w:val="00410B70"/>
    <w:rsid w:val="00410F03"/>
    <w:rsid w:val="00411461"/>
    <w:rsid w:val="004115B9"/>
    <w:rsid w:val="00424EA8"/>
    <w:rsid w:val="0042686D"/>
    <w:rsid w:val="00427112"/>
    <w:rsid w:val="00427EF2"/>
    <w:rsid w:val="00432009"/>
    <w:rsid w:val="00432CB2"/>
    <w:rsid w:val="00433978"/>
    <w:rsid w:val="00436345"/>
    <w:rsid w:val="0044159A"/>
    <w:rsid w:val="00442674"/>
    <w:rsid w:val="0044458E"/>
    <w:rsid w:val="00444EEF"/>
    <w:rsid w:val="00444FEF"/>
    <w:rsid w:val="00445326"/>
    <w:rsid w:val="00454820"/>
    <w:rsid w:val="004554BC"/>
    <w:rsid w:val="00461533"/>
    <w:rsid w:val="00461950"/>
    <w:rsid w:val="0046219E"/>
    <w:rsid w:val="004622BB"/>
    <w:rsid w:val="00462A1C"/>
    <w:rsid w:val="0047265E"/>
    <w:rsid w:val="00472FCF"/>
    <w:rsid w:val="00482659"/>
    <w:rsid w:val="00484041"/>
    <w:rsid w:val="004849CB"/>
    <w:rsid w:val="00484C23"/>
    <w:rsid w:val="0048511D"/>
    <w:rsid w:val="004920E3"/>
    <w:rsid w:val="004927E8"/>
    <w:rsid w:val="00495DF2"/>
    <w:rsid w:val="004A1EF3"/>
    <w:rsid w:val="004A3483"/>
    <w:rsid w:val="004B7140"/>
    <w:rsid w:val="004C0DDB"/>
    <w:rsid w:val="004C1DFF"/>
    <w:rsid w:val="004C678B"/>
    <w:rsid w:val="004C7E56"/>
    <w:rsid w:val="004D167D"/>
    <w:rsid w:val="004D33FB"/>
    <w:rsid w:val="004D36B8"/>
    <w:rsid w:val="004E2251"/>
    <w:rsid w:val="004E4269"/>
    <w:rsid w:val="004E600B"/>
    <w:rsid w:val="004F02C0"/>
    <w:rsid w:val="004F277C"/>
    <w:rsid w:val="004F664A"/>
    <w:rsid w:val="004F7430"/>
    <w:rsid w:val="0050015B"/>
    <w:rsid w:val="005023C2"/>
    <w:rsid w:val="00504A7C"/>
    <w:rsid w:val="00506C88"/>
    <w:rsid w:val="00506DDC"/>
    <w:rsid w:val="00515386"/>
    <w:rsid w:val="00517B7E"/>
    <w:rsid w:val="00517C83"/>
    <w:rsid w:val="00521F84"/>
    <w:rsid w:val="00522654"/>
    <w:rsid w:val="0052781F"/>
    <w:rsid w:val="0053097E"/>
    <w:rsid w:val="005314B4"/>
    <w:rsid w:val="00531656"/>
    <w:rsid w:val="005346FB"/>
    <w:rsid w:val="005417EC"/>
    <w:rsid w:val="00544454"/>
    <w:rsid w:val="00544807"/>
    <w:rsid w:val="00545008"/>
    <w:rsid w:val="00556B8C"/>
    <w:rsid w:val="005573C3"/>
    <w:rsid w:val="00557D72"/>
    <w:rsid w:val="00561B43"/>
    <w:rsid w:val="0056529E"/>
    <w:rsid w:val="00565B50"/>
    <w:rsid w:val="00567E73"/>
    <w:rsid w:val="005701A2"/>
    <w:rsid w:val="00570A23"/>
    <w:rsid w:val="005721A9"/>
    <w:rsid w:val="00575091"/>
    <w:rsid w:val="00577372"/>
    <w:rsid w:val="00580DFD"/>
    <w:rsid w:val="00581055"/>
    <w:rsid w:val="005836DB"/>
    <w:rsid w:val="005956B0"/>
    <w:rsid w:val="00596E06"/>
    <w:rsid w:val="00596FB9"/>
    <w:rsid w:val="00597B51"/>
    <w:rsid w:val="005A184B"/>
    <w:rsid w:val="005A1C51"/>
    <w:rsid w:val="005A3241"/>
    <w:rsid w:val="005A5848"/>
    <w:rsid w:val="005A6640"/>
    <w:rsid w:val="005A7113"/>
    <w:rsid w:val="005B0BE3"/>
    <w:rsid w:val="005B1679"/>
    <w:rsid w:val="005B3BEF"/>
    <w:rsid w:val="005C25B2"/>
    <w:rsid w:val="005C7EB4"/>
    <w:rsid w:val="005D05ED"/>
    <w:rsid w:val="005D2BCE"/>
    <w:rsid w:val="005E19A4"/>
    <w:rsid w:val="005E1E49"/>
    <w:rsid w:val="005F0228"/>
    <w:rsid w:val="005F18BA"/>
    <w:rsid w:val="005F4F0F"/>
    <w:rsid w:val="005F5209"/>
    <w:rsid w:val="005F7BE0"/>
    <w:rsid w:val="0060117E"/>
    <w:rsid w:val="00603E1D"/>
    <w:rsid w:val="00605C73"/>
    <w:rsid w:val="0060609C"/>
    <w:rsid w:val="006075B7"/>
    <w:rsid w:val="00611958"/>
    <w:rsid w:val="0061205D"/>
    <w:rsid w:val="00613DEC"/>
    <w:rsid w:val="00613E76"/>
    <w:rsid w:val="00616D99"/>
    <w:rsid w:val="00622D84"/>
    <w:rsid w:val="006351E8"/>
    <w:rsid w:val="00635ED3"/>
    <w:rsid w:val="00640237"/>
    <w:rsid w:val="006431CA"/>
    <w:rsid w:val="00652657"/>
    <w:rsid w:val="00661A1C"/>
    <w:rsid w:val="0066217A"/>
    <w:rsid w:val="006625C3"/>
    <w:rsid w:val="00665ABA"/>
    <w:rsid w:val="00666735"/>
    <w:rsid w:val="00671FBB"/>
    <w:rsid w:val="006728F0"/>
    <w:rsid w:val="006737E0"/>
    <w:rsid w:val="00681651"/>
    <w:rsid w:val="00683388"/>
    <w:rsid w:val="00687106"/>
    <w:rsid w:val="006879AE"/>
    <w:rsid w:val="00694014"/>
    <w:rsid w:val="006A434F"/>
    <w:rsid w:val="006B1CA4"/>
    <w:rsid w:val="006B21A8"/>
    <w:rsid w:val="006D716C"/>
    <w:rsid w:val="006E0434"/>
    <w:rsid w:val="006E30EE"/>
    <w:rsid w:val="006E42FF"/>
    <w:rsid w:val="006E5470"/>
    <w:rsid w:val="006E7593"/>
    <w:rsid w:val="006F4865"/>
    <w:rsid w:val="006F531E"/>
    <w:rsid w:val="007014A4"/>
    <w:rsid w:val="00701911"/>
    <w:rsid w:val="00707D4D"/>
    <w:rsid w:val="00711190"/>
    <w:rsid w:val="007124F3"/>
    <w:rsid w:val="007203D3"/>
    <w:rsid w:val="00722469"/>
    <w:rsid w:val="00725B22"/>
    <w:rsid w:val="007275DC"/>
    <w:rsid w:val="00732396"/>
    <w:rsid w:val="00736D45"/>
    <w:rsid w:val="00737F77"/>
    <w:rsid w:val="00745976"/>
    <w:rsid w:val="00746821"/>
    <w:rsid w:val="00756529"/>
    <w:rsid w:val="00757C10"/>
    <w:rsid w:val="00757D56"/>
    <w:rsid w:val="00761FCC"/>
    <w:rsid w:val="00764787"/>
    <w:rsid w:val="00766E09"/>
    <w:rsid w:val="00766F81"/>
    <w:rsid w:val="007677AB"/>
    <w:rsid w:val="00767FF4"/>
    <w:rsid w:val="00771254"/>
    <w:rsid w:val="0077153B"/>
    <w:rsid w:val="0077335F"/>
    <w:rsid w:val="00773F63"/>
    <w:rsid w:val="00774A21"/>
    <w:rsid w:val="00775AD2"/>
    <w:rsid w:val="00776BBB"/>
    <w:rsid w:val="00777E87"/>
    <w:rsid w:val="007815E3"/>
    <w:rsid w:val="00783F7A"/>
    <w:rsid w:val="00791EE2"/>
    <w:rsid w:val="007A0955"/>
    <w:rsid w:val="007A0F62"/>
    <w:rsid w:val="007A5551"/>
    <w:rsid w:val="007A6E27"/>
    <w:rsid w:val="007B004C"/>
    <w:rsid w:val="007B3BAB"/>
    <w:rsid w:val="007B6435"/>
    <w:rsid w:val="007B713F"/>
    <w:rsid w:val="007C4CEE"/>
    <w:rsid w:val="007C7A9A"/>
    <w:rsid w:val="007D2173"/>
    <w:rsid w:val="007D22A7"/>
    <w:rsid w:val="007D373C"/>
    <w:rsid w:val="007D66F3"/>
    <w:rsid w:val="007E0CCE"/>
    <w:rsid w:val="007E467B"/>
    <w:rsid w:val="007F1978"/>
    <w:rsid w:val="0080121A"/>
    <w:rsid w:val="00801CED"/>
    <w:rsid w:val="00802CF3"/>
    <w:rsid w:val="0080404C"/>
    <w:rsid w:val="00814DB1"/>
    <w:rsid w:val="00817B03"/>
    <w:rsid w:val="00826641"/>
    <w:rsid w:val="0082777C"/>
    <w:rsid w:val="00831095"/>
    <w:rsid w:val="0083168E"/>
    <w:rsid w:val="008404EA"/>
    <w:rsid w:val="0084072B"/>
    <w:rsid w:val="00840F9C"/>
    <w:rsid w:val="00843A53"/>
    <w:rsid w:val="00844692"/>
    <w:rsid w:val="00847D9C"/>
    <w:rsid w:val="00850AA3"/>
    <w:rsid w:val="00853138"/>
    <w:rsid w:val="00854EAF"/>
    <w:rsid w:val="00857750"/>
    <w:rsid w:val="00864913"/>
    <w:rsid w:val="00865334"/>
    <w:rsid w:val="008672BA"/>
    <w:rsid w:val="008678CF"/>
    <w:rsid w:val="008707EF"/>
    <w:rsid w:val="00870882"/>
    <w:rsid w:val="00870F20"/>
    <w:rsid w:val="0087510D"/>
    <w:rsid w:val="008759FE"/>
    <w:rsid w:val="00880049"/>
    <w:rsid w:val="00880430"/>
    <w:rsid w:val="00880DA9"/>
    <w:rsid w:val="00885590"/>
    <w:rsid w:val="00885942"/>
    <w:rsid w:val="008A117B"/>
    <w:rsid w:val="008A2424"/>
    <w:rsid w:val="008A64B5"/>
    <w:rsid w:val="008B3D26"/>
    <w:rsid w:val="008B5FFD"/>
    <w:rsid w:val="008C683A"/>
    <w:rsid w:val="008D1B22"/>
    <w:rsid w:val="008D6BED"/>
    <w:rsid w:val="008E1000"/>
    <w:rsid w:val="008E2E0C"/>
    <w:rsid w:val="008E2E42"/>
    <w:rsid w:val="008E5225"/>
    <w:rsid w:val="008F163E"/>
    <w:rsid w:val="008F4B15"/>
    <w:rsid w:val="008F7C16"/>
    <w:rsid w:val="009034F6"/>
    <w:rsid w:val="00903BAE"/>
    <w:rsid w:val="00903FC2"/>
    <w:rsid w:val="00904195"/>
    <w:rsid w:val="00904398"/>
    <w:rsid w:val="0090708B"/>
    <w:rsid w:val="00910E46"/>
    <w:rsid w:val="0091145A"/>
    <w:rsid w:val="00912E49"/>
    <w:rsid w:val="00913713"/>
    <w:rsid w:val="00914DED"/>
    <w:rsid w:val="00917597"/>
    <w:rsid w:val="00920A62"/>
    <w:rsid w:val="00924D62"/>
    <w:rsid w:val="0092519C"/>
    <w:rsid w:val="00930045"/>
    <w:rsid w:val="0093020C"/>
    <w:rsid w:val="00931234"/>
    <w:rsid w:val="009325A5"/>
    <w:rsid w:val="00934092"/>
    <w:rsid w:val="0094572B"/>
    <w:rsid w:val="00945EDB"/>
    <w:rsid w:val="00945EE3"/>
    <w:rsid w:val="0094694C"/>
    <w:rsid w:val="00946A7F"/>
    <w:rsid w:val="009475C3"/>
    <w:rsid w:val="00955740"/>
    <w:rsid w:val="009563F1"/>
    <w:rsid w:val="009566C8"/>
    <w:rsid w:val="0096122D"/>
    <w:rsid w:val="009638D6"/>
    <w:rsid w:val="00965C4B"/>
    <w:rsid w:val="00966556"/>
    <w:rsid w:val="00966FE4"/>
    <w:rsid w:val="0097015B"/>
    <w:rsid w:val="009730B3"/>
    <w:rsid w:val="009767DE"/>
    <w:rsid w:val="0098110E"/>
    <w:rsid w:val="0098202E"/>
    <w:rsid w:val="00986D57"/>
    <w:rsid w:val="009912FB"/>
    <w:rsid w:val="00994542"/>
    <w:rsid w:val="00994D45"/>
    <w:rsid w:val="009A35EF"/>
    <w:rsid w:val="009A367E"/>
    <w:rsid w:val="009A5E83"/>
    <w:rsid w:val="009B1F34"/>
    <w:rsid w:val="009B37D8"/>
    <w:rsid w:val="009B7703"/>
    <w:rsid w:val="009C2184"/>
    <w:rsid w:val="009C342D"/>
    <w:rsid w:val="009C44B4"/>
    <w:rsid w:val="009C4993"/>
    <w:rsid w:val="009E46FB"/>
    <w:rsid w:val="009F15F2"/>
    <w:rsid w:val="009F61F4"/>
    <w:rsid w:val="009F6DAB"/>
    <w:rsid w:val="00A007B5"/>
    <w:rsid w:val="00A03A3D"/>
    <w:rsid w:val="00A05084"/>
    <w:rsid w:val="00A06A82"/>
    <w:rsid w:val="00A107C1"/>
    <w:rsid w:val="00A10A75"/>
    <w:rsid w:val="00A1141F"/>
    <w:rsid w:val="00A154F8"/>
    <w:rsid w:val="00A17EC1"/>
    <w:rsid w:val="00A211FC"/>
    <w:rsid w:val="00A22650"/>
    <w:rsid w:val="00A259B6"/>
    <w:rsid w:val="00A25C75"/>
    <w:rsid w:val="00A26820"/>
    <w:rsid w:val="00A31CFF"/>
    <w:rsid w:val="00A41716"/>
    <w:rsid w:val="00A423B9"/>
    <w:rsid w:val="00A45056"/>
    <w:rsid w:val="00A45B1C"/>
    <w:rsid w:val="00A50DE9"/>
    <w:rsid w:val="00A55D04"/>
    <w:rsid w:val="00A60349"/>
    <w:rsid w:val="00A635E8"/>
    <w:rsid w:val="00A6589B"/>
    <w:rsid w:val="00A714CE"/>
    <w:rsid w:val="00A75EA1"/>
    <w:rsid w:val="00A8185B"/>
    <w:rsid w:val="00A85397"/>
    <w:rsid w:val="00A87955"/>
    <w:rsid w:val="00A905CE"/>
    <w:rsid w:val="00A93435"/>
    <w:rsid w:val="00A93554"/>
    <w:rsid w:val="00A96750"/>
    <w:rsid w:val="00A96B5C"/>
    <w:rsid w:val="00AA15B0"/>
    <w:rsid w:val="00AA60A8"/>
    <w:rsid w:val="00AA62C9"/>
    <w:rsid w:val="00AB4D91"/>
    <w:rsid w:val="00AC0BF4"/>
    <w:rsid w:val="00AC1E44"/>
    <w:rsid w:val="00AC20C7"/>
    <w:rsid w:val="00AC24D8"/>
    <w:rsid w:val="00AC3A6D"/>
    <w:rsid w:val="00AC56C6"/>
    <w:rsid w:val="00AD55A7"/>
    <w:rsid w:val="00AD60BB"/>
    <w:rsid w:val="00AD728C"/>
    <w:rsid w:val="00AE0C07"/>
    <w:rsid w:val="00AE0D6C"/>
    <w:rsid w:val="00AE1618"/>
    <w:rsid w:val="00AE3F73"/>
    <w:rsid w:val="00AF352C"/>
    <w:rsid w:val="00AF56E4"/>
    <w:rsid w:val="00B0414F"/>
    <w:rsid w:val="00B05AF4"/>
    <w:rsid w:val="00B05F09"/>
    <w:rsid w:val="00B06F56"/>
    <w:rsid w:val="00B14687"/>
    <w:rsid w:val="00B15FDC"/>
    <w:rsid w:val="00B17190"/>
    <w:rsid w:val="00B24534"/>
    <w:rsid w:val="00B2484E"/>
    <w:rsid w:val="00B26BF4"/>
    <w:rsid w:val="00B36889"/>
    <w:rsid w:val="00B41C85"/>
    <w:rsid w:val="00B43B52"/>
    <w:rsid w:val="00B46D1F"/>
    <w:rsid w:val="00B520AE"/>
    <w:rsid w:val="00B52166"/>
    <w:rsid w:val="00B56336"/>
    <w:rsid w:val="00B613CA"/>
    <w:rsid w:val="00B6715E"/>
    <w:rsid w:val="00B6716A"/>
    <w:rsid w:val="00B67F27"/>
    <w:rsid w:val="00B67FD3"/>
    <w:rsid w:val="00B703F5"/>
    <w:rsid w:val="00B71BAB"/>
    <w:rsid w:val="00B71E2C"/>
    <w:rsid w:val="00B72488"/>
    <w:rsid w:val="00B74CB9"/>
    <w:rsid w:val="00B823FF"/>
    <w:rsid w:val="00B8522E"/>
    <w:rsid w:val="00B8552A"/>
    <w:rsid w:val="00B86969"/>
    <w:rsid w:val="00B90F16"/>
    <w:rsid w:val="00B97B9C"/>
    <w:rsid w:val="00BA1F1D"/>
    <w:rsid w:val="00BA2096"/>
    <w:rsid w:val="00BA460F"/>
    <w:rsid w:val="00BA526B"/>
    <w:rsid w:val="00BA6156"/>
    <w:rsid w:val="00BA67D7"/>
    <w:rsid w:val="00BB0190"/>
    <w:rsid w:val="00BB1D2F"/>
    <w:rsid w:val="00BB35E5"/>
    <w:rsid w:val="00BB5DA0"/>
    <w:rsid w:val="00BC0403"/>
    <w:rsid w:val="00BC40B8"/>
    <w:rsid w:val="00BC4657"/>
    <w:rsid w:val="00BC5AD7"/>
    <w:rsid w:val="00BD0386"/>
    <w:rsid w:val="00BD173A"/>
    <w:rsid w:val="00BF3C60"/>
    <w:rsid w:val="00BF4040"/>
    <w:rsid w:val="00BF52DF"/>
    <w:rsid w:val="00C02276"/>
    <w:rsid w:val="00C03532"/>
    <w:rsid w:val="00C10619"/>
    <w:rsid w:val="00C11736"/>
    <w:rsid w:val="00C142A7"/>
    <w:rsid w:val="00C159FD"/>
    <w:rsid w:val="00C17964"/>
    <w:rsid w:val="00C22341"/>
    <w:rsid w:val="00C25C21"/>
    <w:rsid w:val="00C30985"/>
    <w:rsid w:val="00C31168"/>
    <w:rsid w:val="00C37ACC"/>
    <w:rsid w:val="00C415CA"/>
    <w:rsid w:val="00C43CAE"/>
    <w:rsid w:val="00C445F6"/>
    <w:rsid w:val="00C47D16"/>
    <w:rsid w:val="00C47DD9"/>
    <w:rsid w:val="00C55D3E"/>
    <w:rsid w:val="00C57E6C"/>
    <w:rsid w:val="00C62683"/>
    <w:rsid w:val="00C6283D"/>
    <w:rsid w:val="00C65893"/>
    <w:rsid w:val="00C661E7"/>
    <w:rsid w:val="00C669EF"/>
    <w:rsid w:val="00C67070"/>
    <w:rsid w:val="00C71E94"/>
    <w:rsid w:val="00C73D2A"/>
    <w:rsid w:val="00C76106"/>
    <w:rsid w:val="00C76B66"/>
    <w:rsid w:val="00C80E4C"/>
    <w:rsid w:val="00C813E3"/>
    <w:rsid w:val="00C82A4C"/>
    <w:rsid w:val="00C92430"/>
    <w:rsid w:val="00C94299"/>
    <w:rsid w:val="00C94A9B"/>
    <w:rsid w:val="00C9502A"/>
    <w:rsid w:val="00C96815"/>
    <w:rsid w:val="00CA05C5"/>
    <w:rsid w:val="00CA19A9"/>
    <w:rsid w:val="00CA64C1"/>
    <w:rsid w:val="00CA68F4"/>
    <w:rsid w:val="00CA6D7A"/>
    <w:rsid w:val="00CB1AD6"/>
    <w:rsid w:val="00CB3897"/>
    <w:rsid w:val="00CB54C5"/>
    <w:rsid w:val="00CB5524"/>
    <w:rsid w:val="00CC0F42"/>
    <w:rsid w:val="00CC7A5F"/>
    <w:rsid w:val="00CD07E3"/>
    <w:rsid w:val="00CD0F25"/>
    <w:rsid w:val="00CD145E"/>
    <w:rsid w:val="00CD2F63"/>
    <w:rsid w:val="00CD754C"/>
    <w:rsid w:val="00CE2275"/>
    <w:rsid w:val="00CE478C"/>
    <w:rsid w:val="00CE49E0"/>
    <w:rsid w:val="00CE73A3"/>
    <w:rsid w:val="00CF0E31"/>
    <w:rsid w:val="00CF4A2A"/>
    <w:rsid w:val="00D00155"/>
    <w:rsid w:val="00D0405A"/>
    <w:rsid w:val="00D05569"/>
    <w:rsid w:val="00D05938"/>
    <w:rsid w:val="00D13184"/>
    <w:rsid w:val="00D1443B"/>
    <w:rsid w:val="00D150A1"/>
    <w:rsid w:val="00D2052C"/>
    <w:rsid w:val="00D20B2A"/>
    <w:rsid w:val="00D24746"/>
    <w:rsid w:val="00D2757F"/>
    <w:rsid w:val="00D322D1"/>
    <w:rsid w:val="00D32BED"/>
    <w:rsid w:val="00D340EC"/>
    <w:rsid w:val="00D37715"/>
    <w:rsid w:val="00D419AC"/>
    <w:rsid w:val="00D42E77"/>
    <w:rsid w:val="00D542EB"/>
    <w:rsid w:val="00D55175"/>
    <w:rsid w:val="00D575B0"/>
    <w:rsid w:val="00D61F5E"/>
    <w:rsid w:val="00D63E38"/>
    <w:rsid w:val="00D70019"/>
    <w:rsid w:val="00D71A26"/>
    <w:rsid w:val="00D73A82"/>
    <w:rsid w:val="00D740C2"/>
    <w:rsid w:val="00D744B4"/>
    <w:rsid w:val="00D87A4D"/>
    <w:rsid w:val="00D91D64"/>
    <w:rsid w:val="00D97B96"/>
    <w:rsid w:val="00DA779D"/>
    <w:rsid w:val="00DB65EB"/>
    <w:rsid w:val="00DC2A3B"/>
    <w:rsid w:val="00DC5B96"/>
    <w:rsid w:val="00DC6E3C"/>
    <w:rsid w:val="00DC79EE"/>
    <w:rsid w:val="00DD053C"/>
    <w:rsid w:val="00DE2205"/>
    <w:rsid w:val="00DE2CB5"/>
    <w:rsid w:val="00DE3E6B"/>
    <w:rsid w:val="00DE41FC"/>
    <w:rsid w:val="00DE7846"/>
    <w:rsid w:val="00DF0DEA"/>
    <w:rsid w:val="00DF6CD4"/>
    <w:rsid w:val="00DF6D6D"/>
    <w:rsid w:val="00E0299D"/>
    <w:rsid w:val="00E03105"/>
    <w:rsid w:val="00E034DB"/>
    <w:rsid w:val="00E03571"/>
    <w:rsid w:val="00E035B7"/>
    <w:rsid w:val="00E03CC5"/>
    <w:rsid w:val="00E0526D"/>
    <w:rsid w:val="00E114B5"/>
    <w:rsid w:val="00E129D5"/>
    <w:rsid w:val="00E1491E"/>
    <w:rsid w:val="00E21384"/>
    <w:rsid w:val="00E24124"/>
    <w:rsid w:val="00E26D52"/>
    <w:rsid w:val="00E32C76"/>
    <w:rsid w:val="00E35609"/>
    <w:rsid w:val="00E443A3"/>
    <w:rsid w:val="00E45333"/>
    <w:rsid w:val="00E464E2"/>
    <w:rsid w:val="00E5175F"/>
    <w:rsid w:val="00E54FE7"/>
    <w:rsid w:val="00E569CF"/>
    <w:rsid w:val="00E63903"/>
    <w:rsid w:val="00E63E7F"/>
    <w:rsid w:val="00E65275"/>
    <w:rsid w:val="00E66906"/>
    <w:rsid w:val="00E713F6"/>
    <w:rsid w:val="00E71AE1"/>
    <w:rsid w:val="00E73A62"/>
    <w:rsid w:val="00E73C5B"/>
    <w:rsid w:val="00E8310A"/>
    <w:rsid w:val="00E85C2B"/>
    <w:rsid w:val="00E86472"/>
    <w:rsid w:val="00E86703"/>
    <w:rsid w:val="00E903D0"/>
    <w:rsid w:val="00E913FD"/>
    <w:rsid w:val="00E92521"/>
    <w:rsid w:val="00EA188D"/>
    <w:rsid w:val="00EA2E93"/>
    <w:rsid w:val="00EA7025"/>
    <w:rsid w:val="00EA727F"/>
    <w:rsid w:val="00EB0C8D"/>
    <w:rsid w:val="00EC0B9B"/>
    <w:rsid w:val="00EC28AE"/>
    <w:rsid w:val="00EC6928"/>
    <w:rsid w:val="00EC70EC"/>
    <w:rsid w:val="00EC7A9C"/>
    <w:rsid w:val="00ED2108"/>
    <w:rsid w:val="00ED5749"/>
    <w:rsid w:val="00ED5EDE"/>
    <w:rsid w:val="00ED712E"/>
    <w:rsid w:val="00EE113E"/>
    <w:rsid w:val="00EE39E2"/>
    <w:rsid w:val="00EF24D7"/>
    <w:rsid w:val="00EF766C"/>
    <w:rsid w:val="00F00263"/>
    <w:rsid w:val="00F028C9"/>
    <w:rsid w:val="00F12AC6"/>
    <w:rsid w:val="00F12B3F"/>
    <w:rsid w:val="00F15D93"/>
    <w:rsid w:val="00F16506"/>
    <w:rsid w:val="00F210BC"/>
    <w:rsid w:val="00F24C14"/>
    <w:rsid w:val="00F24C6E"/>
    <w:rsid w:val="00F25812"/>
    <w:rsid w:val="00F2760E"/>
    <w:rsid w:val="00F27DBE"/>
    <w:rsid w:val="00F34538"/>
    <w:rsid w:val="00F34B32"/>
    <w:rsid w:val="00F36E57"/>
    <w:rsid w:val="00F37F90"/>
    <w:rsid w:val="00F40692"/>
    <w:rsid w:val="00F41757"/>
    <w:rsid w:val="00F4262C"/>
    <w:rsid w:val="00F51174"/>
    <w:rsid w:val="00F53BEB"/>
    <w:rsid w:val="00F633D3"/>
    <w:rsid w:val="00F671F8"/>
    <w:rsid w:val="00F67D75"/>
    <w:rsid w:val="00F724FF"/>
    <w:rsid w:val="00F732B9"/>
    <w:rsid w:val="00F75E39"/>
    <w:rsid w:val="00F81467"/>
    <w:rsid w:val="00F844EF"/>
    <w:rsid w:val="00F924C9"/>
    <w:rsid w:val="00F96524"/>
    <w:rsid w:val="00F96910"/>
    <w:rsid w:val="00FA01B9"/>
    <w:rsid w:val="00FA0954"/>
    <w:rsid w:val="00FA5E1B"/>
    <w:rsid w:val="00FB04DA"/>
    <w:rsid w:val="00FB30E4"/>
    <w:rsid w:val="00FB4465"/>
    <w:rsid w:val="00FB7458"/>
    <w:rsid w:val="00FC405F"/>
    <w:rsid w:val="00FD4346"/>
    <w:rsid w:val="00FD627C"/>
    <w:rsid w:val="00FD6497"/>
    <w:rsid w:val="00FD7435"/>
    <w:rsid w:val="00FE2DD3"/>
    <w:rsid w:val="00FE3BC5"/>
    <w:rsid w:val="00FE4486"/>
    <w:rsid w:val="00FE53DC"/>
    <w:rsid w:val="00FF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124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4124"/>
    <w:pPr>
      <w:keepNext/>
      <w:jc w:val="both"/>
      <w:outlineLvl w:val="0"/>
    </w:pPr>
    <w:rPr>
      <w:b/>
      <w:bCs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24124"/>
    <w:pPr>
      <w:keepNext/>
      <w:outlineLvl w:val="1"/>
    </w:pPr>
    <w:rPr>
      <w:b/>
      <w:sz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E24124"/>
    <w:pPr>
      <w:ind w:firstLine="540"/>
      <w:jc w:val="both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A3483"/>
    <w:rPr>
      <w:rFonts w:cs="Times New Roman"/>
      <w:sz w:val="24"/>
      <w:lang w:val="uk-UA" w:eastAsia="ru-RU"/>
    </w:rPr>
  </w:style>
  <w:style w:type="character" w:styleId="Hyperlink">
    <w:name w:val="Hyperlink"/>
    <w:basedOn w:val="DefaultParagraphFont"/>
    <w:uiPriority w:val="99"/>
    <w:rsid w:val="00E2412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241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BodyTextIndent2">
    <w:name w:val="Body Text Indent 2"/>
    <w:basedOn w:val="Normal"/>
    <w:link w:val="BodyTextIndent2Char"/>
    <w:uiPriority w:val="99"/>
    <w:rsid w:val="00E241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900"/>
      <w:jc w:val="both"/>
    </w:pPr>
    <w:rPr>
      <w:sz w:val="26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0D208F"/>
    <w:pPr>
      <w:jc w:val="center"/>
    </w:pPr>
    <w:rPr>
      <w:b/>
      <w:sz w:val="24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0D208F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312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957F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957F2"/>
    <w:rPr>
      <w:rFonts w:cs="Times New Roman"/>
    </w:rPr>
  </w:style>
  <w:style w:type="paragraph" w:customStyle="1" w:styleId="a">
    <w:name w:val="Знак Знак Знак Знак Знак Знак"/>
    <w:basedOn w:val="Normal"/>
    <w:autoRedefine/>
    <w:uiPriority w:val="99"/>
    <w:rsid w:val="00264669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character" w:customStyle="1" w:styleId="a0">
    <w:name w:val="Знак Знак"/>
    <w:uiPriority w:val="99"/>
    <w:locked/>
    <w:rsid w:val="00AE3F73"/>
    <w:rPr>
      <w:sz w:val="24"/>
      <w:lang w:val="uk-UA" w:eastAsia="ru-RU"/>
    </w:rPr>
  </w:style>
  <w:style w:type="paragraph" w:customStyle="1" w:styleId="a1">
    <w:name w:val="Стиль"/>
    <w:basedOn w:val="Normal"/>
    <w:autoRedefine/>
    <w:uiPriority w:val="99"/>
    <w:rsid w:val="00945EDB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customStyle="1" w:styleId="a2">
    <w:name w:val="Знак"/>
    <w:basedOn w:val="Normal"/>
    <w:autoRedefine/>
    <w:uiPriority w:val="99"/>
    <w:rsid w:val="005F7BE0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2F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table" w:styleId="TableGrid">
    <w:name w:val="Table Grid"/>
    <w:basedOn w:val="TableNormal"/>
    <w:uiPriority w:val="99"/>
    <w:rsid w:val="00202C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CC0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uk-UA"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a3">
    <w:name w:val="Знак Знак Знак Знак Знак Знак Знак Знак Знак Знак Знак Знак Знак Знак Знак Знак Знак Знак"/>
    <w:basedOn w:val="Normal"/>
    <w:uiPriority w:val="99"/>
    <w:rsid w:val="00F924C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14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4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14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2</Pages>
  <Words>532</Words>
  <Characters>3034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dc:description/>
  <cp:lastModifiedBy>Galya</cp:lastModifiedBy>
  <cp:revision>8</cp:revision>
  <cp:lastPrinted>2019-10-21T13:07:00Z</cp:lastPrinted>
  <dcterms:created xsi:type="dcterms:W3CDTF">2019-10-21T13:08:00Z</dcterms:created>
  <dcterms:modified xsi:type="dcterms:W3CDTF">2019-11-04T11:36:00Z</dcterms:modified>
</cp:coreProperties>
</file>